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374E5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Lewis JOHAN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CD841FF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F688E15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91F892E" w14:textId="77777777" w:rsidR="00D948A2" w:rsidRDefault="00D948A2" w:rsidP="00D948A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Jan.1410</w:t>
      </w:r>
      <w:r>
        <w:rPr>
          <w:rFonts w:ascii="Times New Roman" w:hAnsi="Times New Roman" w:cs="Times New Roman"/>
          <w:sz w:val="24"/>
          <w:szCs w:val="24"/>
        </w:rPr>
        <w:tab/>
        <w:t>He and John Hill(q.v.) were commissioned to collect in person in the port of</w:t>
      </w:r>
    </w:p>
    <w:p w14:paraId="29DE837A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 and adjacent ports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places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subsidy granted to the King at the </w:t>
      </w:r>
    </w:p>
    <w:p w14:paraId="5866AA06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last Parliament.</w:t>
      </w:r>
    </w:p>
    <w:p w14:paraId="759585B0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p.162)</w:t>
      </w:r>
    </w:p>
    <w:p w14:paraId="0436A528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F6A9884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769E780" w14:textId="77777777" w:rsidR="00D948A2" w:rsidRDefault="00D948A2" w:rsidP="00D948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36BAA8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D0460" w14:textId="77777777" w:rsidR="00D948A2" w:rsidRDefault="00D948A2" w:rsidP="009139A6">
      <w:r>
        <w:separator/>
      </w:r>
    </w:p>
  </w:endnote>
  <w:endnote w:type="continuationSeparator" w:id="0">
    <w:p w14:paraId="0DF428FC" w14:textId="77777777" w:rsidR="00D948A2" w:rsidRDefault="00D948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B2A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39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1B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EAD5" w14:textId="77777777" w:rsidR="00D948A2" w:rsidRDefault="00D948A2" w:rsidP="009139A6">
      <w:r>
        <w:separator/>
      </w:r>
    </w:p>
  </w:footnote>
  <w:footnote w:type="continuationSeparator" w:id="0">
    <w:p w14:paraId="580F3C90" w14:textId="77777777" w:rsidR="00D948A2" w:rsidRDefault="00D948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2F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66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F7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8A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48A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1971"/>
  <w15:chartTrackingRefBased/>
  <w15:docId w15:val="{0BE68E97-3933-4026-9CE5-A7C7FCED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8A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2023-08-31T19:40:00Z</dcterms:created>
  <dcterms:modified xsi:type="dcterms:W3CDTF">2023-08-31T19:41:00Z</dcterms:modified>
</cp:coreProperties>
</file>